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7719" w14:textId="5A659DD3" w:rsidR="007E331F" w:rsidRPr="007529E2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7529E2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5955D3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7529E2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7529E2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7529E2" w14:paraId="6772343F" w14:textId="77777777" w:rsidTr="005844F6">
        <w:tc>
          <w:tcPr>
            <w:tcW w:w="9104" w:type="dxa"/>
            <w:shd w:val="clear" w:color="auto" w:fill="F2F2F2"/>
          </w:tcPr>
          <w:p w14:paraId="0293495D" w14:textId="60298FF3" w:rsidR="00A05398" w:rsidRPr="007529E2" w:rsidRDefault="00F31EAC" w:rsidP="007529E2">
            <w:pPr>
              <w:pStyle w:val="Nagwek2"/>
              <w:widowControl/>
              <w:spacing w:before="240" w:after="240"/>
              <w:rPr>
                <w:rFonts w:asciiTheme="minorHAnsi" w:hAnsiTheme="minorHAnsi" w:cstheme="minorHAnsi"/>
                <w:bCs/>
                <w:szCs w:val="24"/>
              </w:rPr>
            </w:pPr>
            <w:r w:rsidRPr="007529E2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7529E2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355E8587" w14:textId="77777777" w:rsidR="00F31EAC" w:rsidRPr="007529E2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7529E2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7529E2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7529E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7529E2" w14:paraId="4B529F96" w14:textId="77777777">
        <w:tc>
          <w:tcPr>
            <w:tcW w:w="2268" w:type="dxa"/>
          </w:tcPr>
          <w:p w14:paraId="06354BA9" w14:textId="77777777" w:rsidR="00140C27" w:rsidRPr="007529E2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5A44E0A" w14:textId="77777777" w:rsidR="00140C27" w:rsidRPr="007529E2" w:rsidRDefault="00BA1076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usługi w zakresie przeglądów okresowych, konserwacji, napraw urządzeń klimatyzacyjnych i instalacji wentylacyjno - klimatyzacyjnych w budynkach Samodzielnego Publicznego Zakładu Opieki Zdrowotnej w Siedlcach</w:t>
            </w:r>
            <w:r w:rsidR="00140C27"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BA1076" w:rsidRPr="007529E2" w14:paraId="7969C5F9" w14:textId="77777777" w:rsidTr="009D1E8E">
        <w:tc>
          <w:tcPr>
            <w:tcW w:w="2268" w:type="dxa"/>
          </w:tcPr>
          <w:p w14:paraId="3BC1220C" w14:textId="77777777" w:rsidR="00BA1076" w:rsidRPr="007529E2" w:rsidRDefault="00BA1076" w:rsidP="009D1E8E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7B43F70E" w14:textId="77777777" w:rsidR="00BA1076" w:rsidRPr="007529E2" w:rsidRDefault="00BA1076" w:rsidP="009D1E8E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klimatyzacja/563/2026</w:t>
            </w:r>
          </w:p>
        </w:tc>
      </w:tr>
    </w:tbl>
    <w:p w14:paraId="69DCE541" w14:textId="77777777" w:rsidR="00AA39D6" w:rsidRPr="007529E2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>my niżej podpisani:</w:t>
      </w:r>
    </w:p>
    <w:p w14:paraId="5A53DBEF" w14:textId="77777777" w:rsidR="00EB7584" w:rsidRPr="007529E2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7529E2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5E293A30" w14:textId="77777777" w:rsidR="00EB7584" w:rsidRPr="007529E2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6EAA1F86" w14:textId="77777777" w:rsidR="00AA39D6" w:rsidRPr="007529E2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>d</w:t>
      </w:r>
      <w:r w:rsidR="00AA39D6" w:rsidRPr="007529E2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F883A97" w14:textId="77777777" w:rsidR="00AE2ACB" w:rsidRPr="007529E2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83C5D56" w14:textId="0A678AAB" w:rsidR="00ED4154" w:rsidRPr="007529E2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7529E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(w przypadku składania oferty przez podmioty występujące wspólnie, należy podać nazwy (firmy)</w:t>
      </w:r>
      <w:r w:rsidR="00216425" w:rsidRPr="007529E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</w:t>
      </w:r>
      <w:r w:rsidRPr="007529E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7529E2" w14:paraId="279CCAAC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ED5AC12" w14:textId="77777777" w:rsidR="00AE2ACB" w:rsidRPr="007529E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63703E2" w14:textId="77777777" w:rsidR="00AE2ACB" w:rsidRPr="007529E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3E8EB2C0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517EC98" w14:textId="77777777" w:rsidR="00AE2ACB" w:rsidRPr="007529E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41DC6154" w14:textId="77777777" w:rsidR="00AE2ACB" w:rsidRPr="007529E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082A" w:rsidRPr="007529E2" w14:paraId="19DD44F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36C446C" w14:textId="77777777" w:rsidR="00F5082A" w:rsidRPr="007529E2" w:rsidRDefault="00F5082A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6B89A073" w14:textId="77777777" w:rsidR="00F5082A" w:rsidRPr="007529E2" w:rsidRDefault="00F5082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66B8F140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8AC058F" w14:textId="77777777" w:rsidR="00AE2ACB" w:rsidRPr="007529E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7529E2">
              <w:rPr>
                <w:rFonts w:asciiTheme="minorHAnsi" w:eastAsia="Calibri" w:hAnsiTheme="minorHAnsi" w:cstheme="minorHAnsi"/>
                <w:i/>
                <w:color w:val="595959"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A5E1783" w14:textId="77777777" w:rsidR="00AE2ACB" w:rsidRPr="007529E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40B18457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600C1D55" w14:textId="77777777" w:rsidR="00AE2ACB" w:rsidRPr="007529E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7529E2">
              <w:rPr>
                <w:rFonts w:asciiTheme="minorHAnsi" w:eastAsia="Calibri" w:hAnsiTheme="minorHAnsi" w:cstheme="minorHAnsi"/>
                <w:i/>
                <w:color w:val="595959"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BCE3419" w14:textId="77777777" w:rsidR="00AE2ACB" w:rsidRPr="007529E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4D0A52D5" w14:textId="77777777" w:rsidTr="00362FC9">
        <w:trPr>
          <w:trHeight w:val="2259"/>
        </w:trPr>
        <w:tc>
          <w:tcPr>
            <w:tcW w:w="2552" w:type="dxa"/>
            <w:vAlign w:val="center"/>
          </w:tcPr>
          <w:p w14:paraId="752ECE9A" w14:textId="77777777" w:rsidR="00AE2ACB" w:rsidRPr="007529E2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7529E2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7529E2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1FB8D159" w14:textId="77777777" w:rsidR="00362FC9" w:rsidRPr="007529E2" w:rsidRDefault="00362FC9" w:rsidP="00362FC9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7529E2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Mikroprzedsiębiorstwo</w:t>
            </w:r>
          </w:p>
          <w:p w14:paraId="10441049" w14:textId="77777777" w:rsidR="00362FC9" w:rsidRPr="007529E2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7529E2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Małe przedsiębiorstwo</w:t>
            </w:r>
          </w:p>
          <w:p w14:paraId="1E3188E7" w14:textId="77777777" w:rsidR="00362FC9" w:rsidRPr="007529E2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7529E2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Średnie przedsiębiorstwo</w:t>
            </w:r>
          </w:p>
          <w:p w14:paraId="6D5DCB39" w14:textId="77777777" w:rsidR="00362FC9" w:rsidRPr="007529E2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7529E2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Jednoosobowa działalność gospodarcza</w:t>
            </w:r>
          </w:p>
          <w:p w14:paraId="424A4A95" w14:textId="77777777" w:rsidR="00362FC9" w:rsidRPr="007529E2" w:rsidRDefault="00362FC9" w:rsidP="00362FC9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</w:pPr>
            <w:r w:rsidRPr="007529E2">
              <w:rPr>
                <w:rFonts w:asciiTheme="minorHAnsi" w:eastAsia="Aptos" w:hAnsiTheme="minorHAnsi" w:cstheme="minorHAnsi"/>
                <w:kern w:val="2"/>
                <w:sz w:val="18"/>
                <w:szCs w:val="18"/>
                <w:lang w:eastAsia="en-US"/>
              </w:rPr>
              <w:t>[   ] Osoba fizyczna nieprowadząca działalności gospodarczej</w:t>
            </w:r>
          </w:p>
          <w:p w14:paraId="371C2027" w14:textId="77777777" w:rsidR="00497AEE" w:rsidRPr="007529E2" w:rsidRDefault="00362FC9" w:rsidP="00362FC9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529E2">
              <w:rPr>
                <w:rFonts w:asciiTheme="minorHAnsi" w:hAnsiTheme="minorHAnsi" w:cstheme="minorHAnsi"/>
                <w:sz w:val="18"/>
                <w:szCs w:val="18"/>
              </w:rPr>
              <w:t>[</w:t>
            </w: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529E2">
              <w:rPr>
                <w:rFonts w:asciiTheme="minorHAnsi" w:hAnsiTheme="minorHAnsi" w:cstheme="minorHAnsi"/>
                <w:sz w:val="18"/>
                <w:szCs w:val="18"/>
              </w:rPr>
              <w:t xml:space="preserve">  ] Inny rodzaj</w:t>
            </w:r>
          </w:p>
        </w:tc>
      </w:tr>
    </w:tbl>
    <w:p w14:paraId="201886FA" w14:textId="77777777" w:rsidR="00C11FEF" w:rsidRPr="007529E2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12"/>
          <w:szCs w:val="12"/>
        </w:rPr>
      </w:pPr>
    </w:p>
    <w:p w14:paraId="67FEF73D" w14:textId="0156C934" w:rsidR="004D5A42" w:rsidRPr="007529E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7529E2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7529E2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7529E2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7529E2">
        <w:rPr>
          <w:rFonts w:asciiTheme="minorHAnsi" w:hAnsiTheme="minorHAnsi" w:cstheme="minorHAnsi"/>
          <w:sz w:val="20"/>
          <w:szCs w:val="20"/>
        </w:rPr>
        <w:t>,</w:t>
      </w:r>
      <w:r w:rsidR="007F3E87" w:rsidRPr="007529E2">
        <w:rPr>
          <w:rFonts w:asciiTheme="minorHAnsi" w:hAnsiTheme="minorHAnsi" w:cstheme="minorHAnsi"/>
          <w:sz w:val="20"/>
          <w:szCs w:val="20"/>
        </w:rPr>
        <w:t xml:space="preserve"> zgodnie z</w:t>
      </w:r>
      <w:r w:rsidR="007529E2">
        <w:rPr>
          <w:rFonts w:asciiTheme="minorHAnsi" w:hAnsiTheme="minorHAnsi" w:cstheme="minorHAnsi"/>
          <w:sz w:val="20"/>
          <w:szCs w:val="20"/>
        </w:rPr>
        <w:t xml:space="preserve"> warunkami Zaproszenia </w:t>
      </w:r>
      <w:r w:rsidR="00ED4154" w:rsidRPr="007529E2">
        <w:rPr>
          <w:rFonts w:asciiTheme="minorHAnsi" w:hAnsiTheme="minorHAnsi" w:cstheme="minorHAnsi"/>
          <w:sz w:val="20"/>
          <w:szCs w:val="20"/>
        </w:rPr>
        <w:t>niniejszego postępowania</w:t>
      </w:r>
      <w:r w:rsidR="00A8509D" w:rsidRPr="007529E2">
        <w:rPr>
          <w:rFonts w:asciiTheme="minorHAnsi" w:hAnsiTheme="minorHAnsi" w:cstheme="minorHAnsi"/>
          <w:sz w:val="20"/>
          <w:szCs w:val="20"/>
        </w:rPr>
        <w:t>.</w:t>
      </w:r>
    </w:p>
    <w:p w14:paraId="3B5FD7DF" w14:textId="7971750D" w:rsidR="00B964C4" w:rsidRPr="007529E2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7529E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7529E2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7529E2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66E95163" w14:textId="77777777" w:rsidR="00A8509D" w:rsidRPr="007529E2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7529E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1FE438D4" w14:textId="77777777" w:rsidR="006D09E0" w:rsidRPr="007529E2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529E2" w14:paraId="6369E775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1164EC25" w14:textId="77777777" w:rsidR="007F3E87" w:rsidRPr="007529E2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67C3F3B9" w14:textId="77777777" w:rsidR="007F3E87" w:rsidRPr="007529E2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A1076" w:rsidRPr="007529E2" w14:paraId="0EB7CACA" w14:textId="77777777" w:rsidTr="009D1E8E">
        <w:tc>
          <w:tcPr>
            <w:tcW w:w="1276" w:type="dxa"/>
            <w:vAlign w:val="center"/>
          </w:tcPr>
          <w:p w14:paraId="70E158E1" w14:textId="77777777" w:rsidR="00BA1076" w:rsidRPr="007529E2" w:rsidRDefault="00BA1076" w:rsidP="009D1E8E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101BA6BA" w14:textId="77777777" w:rsidR="00BA1076" w:rsidRPr="007529E2" w:rsidRDefault="00BA1076" w:rsidP="009D1E8E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7529E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usługi w zakresie przeglądów okresowych, konserwacji, napraw urządzeń klimatyzacyjnych i instalacji wentylacyjno - klimatyzacyjnych w budynkach Samodzielnego Publicznego Zakładu Opieki Zdrowotnej w Siedlcach</w:t>
            </w:r>
          </w:p>
          <w:p w14:paraId="0FD7F222" w14:textId="77777777" w:rsidR="00BA1076" w:rsidRPr="007529E2" w:rsidRDefault="00BA1076" w:rsidP="009D1E8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A70BD8B" w14:textId="77777777" w:rsidR="00BA1076" w:rsidRPr="007529E2" w:rsidRDefault="00BA1076" w:rsidP="009D1E8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2246A5F" w14:textId="77777777" w:rsidR="00BA1076" w:rsidRPr="007529E2" w:rsidRDefault="00BA1076" w:rsidP="009D1E8E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A116F11" w14:textId="77777777" w:rsidR="00BA1076" w:rsidRPr="007529E2" w:rsidRDefault="00BA1076" w:rsidP="009D1E8E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08A222E" w14:textId="77777777" w:rsidR="00BA1076" w:rsidRDefault="00BA1076" w:rsidP="009D1E8E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7836132A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29E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tym: </w:t>
            </w:r>
          </w:p>
          <w:p w14:paraId="4D8A1C95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29E2">
              <w:rPr>
                <w:rFonts w:ascii="Calibri" w:hAnsi="Calibri" w:cs="Calibri"/>
                <w:b/>
                <w:bCs/>
                <w:sz w:val="20"/>
                <w:szCs w:val="20"/>
              </w:rPr>
              <w:t>konserwacja klimatyzatorów typu split:</w:t>
            </w:r>
          </w:p>
          <w:p w14:paraId="6A536151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Cena netto ..................................... zł</w:t>
            </w:r>
          </w:p>
          <w:p w14:paraId="1BC95697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(słownie: ……....................................................................................................... zł),</w:t>
            </w:r>
          </w:p>
          <w:p w14:paraId="160BA37E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Stawka podatku VAT ......... %,</w:t>
            </w:r>
          </w:p>
          <w:p w14:paraId="578BDAEF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Cena brutto ………......................... zł</w:t>
            </w:r>
          </w:p>
          <w:p w14:paraId="2B5AEB93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.............................................................................................................. zł).</w:t>
            </w:r>
          </w:p>
          <w:p w14:paraId="22A7A098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529E2">
              <w:rPr>
                <w:rFonts w:ascii="Calibri" w:hAnsi="Calibri" w:cs="Calibri"/>
                <w:b/>
                <w:bCs/>
                <w:sz w:val="20"/>
                <w:szCs w:val="20"/>
              </w:rPr>
              <w:t>konserwacja central wentylacyjno - kliamtyzacyjnych:</w:t>
            </w:r>
          </w:p>
          <w:p w14:paraId="159245EC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Cena netto ..................................... zł</w:t>
            </w:r>
          </w:p>
          <w:p w14:paraId="279118C5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(słownie: ……....................................................................................................... zł),</w:t>
            </w:r>
          </w:p>
          <w:p w14:paraId="04701397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Stawka podatku VAT ......... %,</w:t>
            </w:r>
          </w:p>
          <w:p w14:paraId="5AAC290C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Cena brutto ………......................... zł</w:t>
            </w:r>
          </w:p>
          <w:p w14:paraId="19AF9D1C" w14:textId="77777777" w:rsidR="007529E2" w:rsidRPr="007529E2" w:rsidRDefault="007529E2" w:rsidP="007529E2">
            <w:pPr>
              <w:spacing w:after="60"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529E2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.............................................................................................................. zł).</w:t>
            </w:r>
          </w:p>
          <w:p w14:paraId="19DEADA1" w14:textId="2BDF5251" w:rsidR="007529E2" w:rsidRPr="007529E2" w:rsidRDefault="007529E2" w:rsidP="007529E2">
            <w:pPr>
              <w:spacing w:after="6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29E2">
              <w:rPr>
                <w:rFonts w:ascii="Calibri" w:hAnsi="Calibri" w:cs="Calibri"/>
                <w:b/>
                <w:bCs/>
                <w:sz w:val="20"/>
                <w:szCs w:val="20"/>
              </w:rPr>
              <w:t>2. Oferujemy stawkę roboczogodziny brutto za wykonywanie napraw: __________</w:t>
            </w:r>
          </w:p>
        </w:tc>
      </w:tr>
    </w:tbl>
    <w:p w14:paraId="3BEB5DEE" w14:textId="77777777" w:rsidR="00B9086B" w:rsidRPr="007529E2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OŚWIADCZAMY</w:t>
      </w:r>
      <w:r w:rsidRPr="007529E2">
        <w:rPr>
          <w:rFonts w:asciiTheme="minorHAnsi" w:hAnsiTheme="minorHAnsi" w:cstheme="minorHAnsi"/>
          <w:sz w:val="20"/>
          <w:szCs w:val="20"/>
        </w:rPr>
        <w:t>, że:</w:t>
      </w:r>
    </w:p>
    <w:p w14:paraId="4F7F564A" w14:textId="3429D561" w:rsidR="00ED4154" w:rsidRPr="007529E2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7529E2">
        <w:rPr>
          <w:rFonts w:asciiTheme="minorHAnsi" w:hAnsiTheme="minorHAnsi" w:cstheme="minorHAnsi"/>
          <w:sz w:val="20"/>
          <w:szCs w:val="20"/>
        </w:rPr>
        <w:t>zapisami Zaproszenia</w:t>
      </w:r>
      <w:r w:rsidRPr="007529E2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7529E2">
        <w:rPr>
          <w:rFonts w:asciiTheme="minorHAnsi" w:hAnsiTheme="minorHAnsi" w:cstheme="minorHAnsi"/>
          <w:sz w:val="20"/>
          <w:szCs w:val="20"/>
        </w:rPr>
        <w:t xml:space="preserve">z </w:t>
      </w:r>
      <w:r w:rsidRPr="007529E2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7529E2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7529E2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7529E2">
        <w:rPr>
          <w:rFonts w:asciiTheme="minorHAnsi" w:hAnsiTheme="minorHAnsi" w:cstheme="minorHAnsi"/>
          <w:sz w:val="20"/>
          <w:szCs w:val="20"/>
        </w:rPr>
        <w:t>,</w:t>
      </w:r>
    </w:p>
    <w:p w14:paraId="364A7E70" w14:textId="77777777" w:rsidR="00BC4F99" w:rsidRPr="007529E2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7529E2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7529E2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7529E2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7529E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7529E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7529E2" w14:paraId="53155692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E159D7" w14:textId="77777777" w:rsidR="006522FA" w:rsidRPr="007529E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A406E0F" w14:textId="77777777" w:rsidR="006522FA" w:rsidRPr="007529E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4CB374E" w14:textId="77777777" w:rsidR="006522FA" w:rsidRPr="007529E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7529E2" w14:paraId="76D2BBCA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F175" w14:textId="77777777" w:rsidR="006522FA" w:rsidRPr="007529E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A0E37" w14:textId="77777777" w:rsidR="006522FA" w:rsidRPr="007529E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1F6F" w14:textId="77777777" w:rsidR="006522FA" w:rsidRPr="007529E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86E3C4" w14:textId="5B500821" w:rsidR="006522FA" w:rsidRPr="007529E2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lastRenderedPageBreak/>
        <w:t>udzielamy gwarancji na okres .</w:t>
      </w:r>
      <w:r w:rsidR="007529E2">
        <w:rPr>
          <w:rFonts w:asciiTheme="minorHAnsi" w:hAnsiTheme="minorHAnsi" w:cstheme="minorHAnsi"/>
          <w:sz w:val="20"/>
          <w:szCs w:val="20"/>
        </w:rPr>
        <w:t>12</w:t>
      </w:r>
      <w:r w:rsidRPr="007529E2">
        <w:rPr>
          <w:rFonts w:asciiTheme="minorHAnsi" w:hAnsiTheme="minorHAnsi" w:cstheme="minorHAnsi"/>
          <w:sz w:val="20"/>
          <w:szCs w:val="20"/>
        </w:rPr>
        <w:t>.. miesięcy licząc od daty odbioru końcowego</w:t>
      </w:r>
      <w:r w:rsidR="00253194" w:rsidRPr="007529E2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Pr="007529E2">
        <w:rPr>
          <w:rFonts w:asciiTheme="minorHAnsi" w:hAnsiTheme="minorHAnsi" w:cstheme="minorHAnsi"/>
          <w:sz w:val="20"/>
          <w:szCs w:val="20"/>
        </w:rPr>
        <w:t>,</w:t>
      </w:r>
    </w:p>
    <w:p w14:paraId="07DCAF39" w14:textId="4BC9100A" w:rsidR="00640768" w:rsidRPr="007529E2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7529E2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7529E2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7529E2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7529E2">
        <w:rPr>
          <w:rFonts w:asciiTheme="minorHAnsi" w:hAnsiTheme="minorHAnsi" w:cstheme="minorHAnsi"/>
          <w:sz w:val="20"/>
          <w:szCs w:val="20"/>
        </w:rPr>
        <w:t xml:space="preserve">, które zostały zawarte w </w:t>
      </w:r>
      <w:r w:rsidR="007529E2">
        <w:rPr>
          <w:rFonts w:asciiTheme="minorHAnsi" w:hAnsiTheme="minorHAnsi" w:cstheme="minorHAnsi"/>
          <w:sz w:val="20"/>
          <w:szCs w:val="20"/>
        </w:rPr>
        <w:t>Zaproszeniu</w:t>
      </w:r>
      <w:r w:rsidRPr="007529E2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7529E2">
        <w:rPr>
          <w:rFonts w:asciiTheme="minorHAnsi" w:hAnsiTheme="minorHAnsi" w:cstheme="minorHAnsi"/>
          <w:sz w:val="20"/>
          <w:szCs w:val="20"/>
        </w:rPr>
        <w:t>,</w:t>
      </w:r>
      <w:r w:rsidRPr="007529E2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7529E2">
        <w:rPr>
          <w:rFonts w:asciiTheme="minorHAnsi" w:hAnsiTheme="minorHAnsi" w:cstheme="minorHAnsi"/>
          <w:sz w:val="20"/>
          <w:szCs w:val="20"/>
        </w:rPr>
        <w:t>,</w:t>
      </w:r>
      <w:r w:rsidRPr="007529E2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7529E2">
        <w:rPr>
          <w:rFonts w:asciiTheme="minorHAnsi" w:hAnsiTheme="minorHAnsi" w:cstheme="minorHAnsi"/>
          <w:sz w:val="20"/>
          <w:szCs w:val="20"/>
        </w:rPr>
        <w:t>,</w:t>
      </w:r>
    </w:p>
    <w:p w14:paraId="383AC917" w14:textId="77777777" w:rsidR="00525EFF" w:rsidRPr="007529E2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7529E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7529E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7529E2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7529E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7529E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7529E2">
        <w:rPr>
          <w:rFonts w:asciiTheme="minorHAnsi" w:hAnsiTheme="minorHAnsi" w:cstheme="minorHAnsi"/>
          <w:sz w:val="20"/>
          <w:szCs w:val="20"/>
        </w:rPr>
        <w:t>.</w:t>
      </w:r>
    </w:p>
    <w:p w14:paraId="424157B7" w14:textId="77777777" w:rsidR="002C23F2" w:rsidRPr="007529E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7529E2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7529E2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7529E2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7529E2">
        <w:rPr>
          <w:rFonts w:asciiTheme="minorHAnsi" w:hAnsiTheme="minorHAnsi" w:cstheme="minorHAnsi"/>
          <w:bCs/>
          <w:sz w:val="20"/>
          <w:szCs w:val="20"/>
        </w:rPr>
        <w:t>:</w:t>
      </w:r>
    </w:p>
    <w:p w14:paraId="5FCED195" w14:textId="7C468523" w:rsidR="00CE1552" w:rsidRPr="007529E2" w:rsidRDefault="007529E2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29E2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3F4A95A" wp14:editId="05251FED">
            <wp:extent cx="1809750" cy="219075"/>
            <wp:effectExtent l="0" t="0" r="0" b="0"/>
            <wp:docPr id="36331523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B339F" w14:textId="77777777" w:rsidR="00CE1552" w:rsidRPr="007529E2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529E2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7529E2">
        <w:rPr>
          <w:rFonts w:asciiTheme="minorHAnsi" w:hAnsiTheme="minorHAnsi" w:cstheme="minorHAnsi"/>
          <w:bCs/>
          <w:sz w:val="20"/>
          <w:szCs w:val="20"/>
        </w:rPr>
        <w:t>(</w:t>
      </w:r>
      <w:r w:rsidR="00A05398" w:rsidRPr="007529E2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7529E2">
        <w:rPr>
          <w:rFonts w:asciiTheme="minorHAnsi" w:hAnsiTheme="minorHAnsi" w:cstheme="minorHAnsi"/>
          <w:bCs/>
          <w:sz w:val="20"/>
          <w:szCs w:val="20"/>
        </w:rPr>
        <w:t>).</w:t>
      </w:r>
    </w:p>
    <w:p w14:paraId="0C082339" w14:textId="77777777" w:rsidR="003A37A9" w:rsidRPr="007529E2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2F3BE79F" w14:textId="70274FBC" w:rsidR="003A37A9" w:rsidRPr="007529E2" w:rsidRDefault="007529E2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29E2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C11B073" wp14:editId="039116E0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19528" w14:textId="77777777" w:rsidR="003A37A9" w:rsidRPr="007529E2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529E2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A05398" w:rsidRPr="007529E2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7529E2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7529E2" w14:paraId="4FA34DE1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33E392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29E2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AE08D2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29E2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951D48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29E2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912774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29E2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7529E2" w14:paraId="130DF19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882E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2593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293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A14" w14:textId="77777777" w:rsidR="003A37A9" w:rsidRPr="007529E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4DF22A57" w14:textId="77777777" w:rsidR="00525EFF" w:rsidRPr="007529E2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7529E2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7529E2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7529E2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7529E2">
        <w:rPr>
          <w:rFonts w:asciiTheme="minorHAnsi" w:hAnsiTheme="minorHAnsi" w:cstheme="minorHAnsi"/>
          <w:sz w:val="20"/>
          <w:szCs w:val="20"/>
        </w:rPr>
        <w:t>przedmiotowego postępowania</w:t>
      </w:r>
      <w:r w:rsidRPr="007529E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7529E2" w14:paraId="23B4D8B0" w14:textId="77777777" w:rsidTr="00B56BE6">
        <w:tc>
          <w:tcPr>
            <w:tcW w:w="1984" w:type="dxa"/>
            <w:vAlign w:val="center"/>
          </w:tcPr>
          <w:p w14:paraId="5E4F3241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F47E1F9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0DEC08B3" w14:textId="77777777" w:rsidTr="00B56BE6">
        <w:tc>
          <w:tcPr>
            <w:tcW w:w="1984" w:type="dxa"/>
            <w:vAlign w:val="center"/>
          </w:tcPr>
          <w:p w14:paraId="6BE9997F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7BB29ADD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7529E2" w14:paraId="12F80AD9" w14:textId="77777777" w:rsidTr="00B56BE6">
        <w:tc>
          <w:tcPr>
            <w:tcW w:w="1984" w:type="dxa"/>
            <w:vAlign w:val="center"/>
          </w:tcPr>
          <w:p w14:paraId="33166A9C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529E2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7E04A342" w14:textId="77777777" w:rsidR="00AE2ACB" w:rsidRPr="007529E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0C4E1A6" w14:textId="77777777" w:rsidR="00525EFF" w:rsidRPr="007529E2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7529E2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7529E2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7529E2">
        <w:rPr>
          <w:rFonts w:asciiTheme="minorHAnsi" w:hAnsiTheme="minorHAnsi" w:cstheme="minorHAnsi"/>
          <w:sz w:val="20"/>
          <w:szCs w:val="20"/>
        </w:rPr>
        <w:t>, stanowiąc</w:t>
      </w:r>
      <w:r w:rsidRPr="007529E2">
        <w:rPr>
          <w:rFonts w:asciiTheme="minorHAnsi" w:hAnsiTheme="minorHAnsi" w:cstheme="minorHAnsi"/>
          <w:sz w:val="20"/>
          <w:szCs w:val="20"/>
        </w:rPr>
        <w:t>e</w:t>
      </w:r>
      <w:r w:rsidR="00AF4AC3" w:rsidRPr="007529E2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7529E2">
        <w:rPr>
          <w:rFonts w:asciiTheme="minorHAnsi" w:hAnsiTheme="minorHAnsi" w:cstheme="minorHAnsi"/>
          <w:sz w:val="20"/>
          <w:szCs w:val="20"/>
        </w:rPr>
        <w:t>:</w:t>
      </w:r>
    </w:p>
    <w:p w14:paraId="2C118DB3" w14:textId="77777777" w:rsidR="009B316D" w:rsidRPr="007529E2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529E2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7529E2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7529E2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3875D130" w14:textId="77777777" w:rsidR="007D475B" w:rsidRPr="007529E2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529E2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7529E2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1AE6EB04" w14:textId="77777777" w:rsidR="0097776D" w:rsidRPr="007529E2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529E2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7529E2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7529E2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7529E2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27D2C45B" w14:textId="77777777" w:rsidR="004D4F17" w:rsidRPr="007529E2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5BC3B0F9" w14:textId="77777777" w:rsidR="00814ACA" w:rsidRPr="007529E2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7529E2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7D691918" w14:textId="77777777" w:rsidR="00814ACA" w:rsidRPr="007529E2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7529E2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7529E2">
        <w:rPr>
          <w:rFonts w:asciiTheme="minorHAnsi" w:hAnsiTheme="minorHAnsi" w:cstheme="minorHAnsi"/>
          <w:iCs/>
          <w:sz w:val="16"/>
          <w:szCs w:val="16"/>
        </w:rPr>
        <w:t>[podpis</w:t>
      </w:r>
      <w:r w:rsidRPr="007529E2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7529E2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7529E2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7529E2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4EF2" w14:textId="77777777" w:rsidR="002A54D0" w:rsidRDefault="002A54D0" w:rsidP="00FF57EE">
      <w:r>
        <w:separator/>
      </w:r>
    </w:p>
  </w:endnote>
  <w:endnote w:type="continuationSeparator" w:id="0">
    <w:p w14:paraId="5A0288DE" w14:textId="77777777" w:rsidR="002A54D0" w:rsidRDefault="002A54D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C5B1" w14:textId="77777777" w:rsidR="00BA1076" w:rsidRDefault="00BA10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BB3C1" w14:textId="238191CF" w:rsidR="007529E2" w:rsidRDefault="00563DC0" w:rsidP="007529E2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="007529E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A0153E" wp14:editId="0F9A0A15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198512123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0A341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0" w:name="_Hlk204079734"/>
    <w:bookmarkStart w:id="1" w:name="_Hlk204666669"/>
    <w:r w:rsidR="007529E2">
      <w:tab/>
    </w:r>
  </w:p>
  <w:p w14:paraId="71AF9946" w14:textId="53FD220F" w:rsidR="00563DC0" w:rsidRPr="007529E2" w:rsidRDefault="007529E2" w:rsidP="007529E2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7529E2">
      <w:rPr>
        <w:rFonts w:ascii="Calibri" w:hAnsi="Calibri" w:cs="Calibri"/>
        <w:sz w:val="15"/>
        <w:szCs w:val="15"/>
      </w:rPr>
      <w:t xml:space="preserve">SPZOZ w Siedlcach:   NIP: 821-205-60-50,  </w:t>
    </w:r>
    <w:r w:rsidRPr="007529E2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0"/>
    <w:bookmarkEnd w:id="1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7529E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B827C" w14:textId="77777777" w:rsidR="00BA1076" w:rsidRDefault="00BA10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6E37" w14:textId="77777777" w:rsidR="002A54D0" w:rsidRDefault="002A54D0" w:rsidP="00FF57EE">
      <w:r>
        <w:separator/>
      </w:r>
    </w:p>
  </w:footnote>
  <w:footnote w:type="continuationSeparator" w:id="0">
    <w:p w14:paraId="0694CD3D" w14:textId="77777777" w:rsidR="002A54D0" w:rsidRDefault="002A54D0" w:rsidP="00FF57EE">
      <w:r>
        <w:continuationSeparator/>
      </w:r>
    </w:p>
  </w:footnote>
  <w:footnote w:id="1">
    <w:p w14:paraId="661E2F12" w14:textId="77777777" w:rsidR="00563DC0" w:rsidRPr="007529E2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7529E2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529E2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7529E2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2F00C059" w14:textId="77777777" w:rsidR="00563DC0" w:rsidRPr="007529E2" w:rsidRDefault="00563DC0" w:rsidP="00563DC0">
      <w:pPr>
        <w:pStyle w:val="Tekstprzypisudolnego"/>
        <w:ind w:left="142"/>
        <w:rPr>
          <w:rFonts w:asciiTheme="minorHAnsi" w:hAnsiTheme="minorHAnsi" w:cstheme="minorHAnsi"/>
          <w:color w:val="0070C0"/>
          <w:sz w:val="14"/>
          <w:szCs w:val="14"/>
        </w:rPr>
      </w:pPr>
      <w:r w:rsidRPr="007529E2">
        <w:rPr>
          <w:rFonts w:asciiTheme="minorHAnsi" w:hAnsiTheme="minorHAnsi" w:cstheme="minorHAnsi"/>
          <w:color w:val="0070C0"/>
          <w:sz w:val="14"/>
          <w:szCs w:val="14"/>
        </w:rPr>
        <w:t>Definicja mikro, małego i średniego przedsiębiorcy znajduje się w art. 7 ust. 1 pkt 1, 2 i 3 ustawy z dnia 6 marca 2018 r. Prawo przedsiębiorców (</w:t>
      </w:r>
      <w:r w:rsidR="00216425" w:rsidRPr="007529E2">
        <w:rPr>
          <w:rFonts w:asciiTheme="minorHAnsi" w:hAnsiTheme="minorHAnsi" w:cstheme="minorHAnsi"/>
          <w:color w:val="0070C0"/>
          <w:sz w:val="14"/>
          <w:szCs w:val="14"/>
        </w:rPr>
        <w:t>t.j. Dz. U. z 202</w:t>
      </w:r>
      <w:r w:rsidR="00362FC9" w:rsidRPr="007529E2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216425"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362FC9" w:rsidRPr="007529E2">
        <w:rPr>
          <w:rFonts w:asciiTheme="minorHAnsi" w:hAnsiTheme="minorHAnsi" w:cstheme="minorHAnsi"/>
          <w:color w:val="0070C0"/>
          <w:sz w:val="14"/>
          <w:szCs w:val="14"/>
        </w:rPr>
        <w:t>1480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>).</w:t>
      </w:r>
    </w:p>
  </w:footnote>
  <w:footnote w:id="2">
    <w:p w14:paraId="4ADFE502" w14:textId="77777777" w:rsidR="00C754AE" w:rsidRPr="007529E2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7529E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0A614CEE" w14:textId="77777777" w:rsidR="00640768" w:rsidRPr="007529E2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7529E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1D0F9B6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7529E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7529E2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7529E2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7529E2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7529E2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59089E3F" w14:textId="77777777" w:rsidR="008C5531" w:rsidRPr="007529E2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8"/>
          <w:szCs w:val="18"/>
        </w:rPr>
      </w:pPr>
      <w:r w:rsidRPr="007529E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529E2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7529E2">
        <w:rPr>
          <w:rFonts w:asciiTheme="minorHAnsi" w:hAnsiTheme="minorHAnsi" w:cstheme="minorHAnsi"/>
          <w:sz w:val="16"/>
          <w:szCs w:val="16"/>
        </w:rPr>
        <w:t xml:space="preserve"> </w:t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3AABBCA4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Podpis elektroniczny </w:t>
      </w:r>
      <w:r w:rsidR="004D4F17" w:rsidRPr="007529E2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7529E2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7529E2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DDCC" w14:textId="77777777" w:rsidR="00BA1076" w:rsidRDefault="00BA10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AAC6" w14:textId="77777777" w:rsidR="007529E2" w:rsidRDefault="007529E2">
    <w:pPr>
      <w:pStyle w:val="Nagwek"/>
      <w:rPr>
        <w:rFonts w:asciiTheme="minorHAnsi" w:hAnsiTheme="minorHAnsi" w:cstheme="minorHAnsi"/>
        <w:sz w:val="18"/>
        <w:szCs w:val="18"/>
      </w:rPr>
    </w:pPr>
  </w:p>
  <w:p w14:paraId="5E046FF9" w14:textId="0DB10C89" w:rsidR="007529E2" w:rsidRDefault="007529E2" w:rsidP="007529E2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0805B3B2" wp14:editId="78025CDA">
          <wp:simplePos x="0" y="0"/>
          <wp:positionH relativeFrom="column">
            <wp:posOffset>108585</wp:posOffset>
          </wp:positionH>
          <wp:positionV relativeFrom="paragraph">
            <wp:posOffset>73025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9E2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6B489C2A" w14:textId="0B05F1A8" w:rsidR="007529E2" w:rsidRDefault="007529E2" w:rsidP="007529E2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CB5EE5" wp14:editId="06D0958D">
              <wp:simplePos x="0" y="0"/>
              <wp:positionH relativeFrom="column">
                <wp:posOffset>-253365</wp:posOffset>
              </wp:positionH>
              <wp:positionV relativeFrom="paragraph">
                <wp:posOffset>297815</wp:posOffset>
              </wp:positionV>
              <wp:extent cx="6543675" cy="0"/>
              <wp:effectExtent l="8255" t="9525" r="10795" b="9525"/>
              <wp:wrapNone/>
              <wp:docPr id="131499840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8466EC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23.45pt" to="495.3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www.spzoz-siedlce.pl</w:t>
    </w:r>
  </w:p>
  <w:p w14:paraId="6D8DBA8D" w14:textId="77777777" w:rsidR="007529E2" w:rsidRDefault="007529E2">
    <w:pPr>
      <w:pStyle w:val="Nagwek"/>
      <w:rPr>
        <w:rFonts w:asciiTheme="minorHAnsi" w:hAnsiTheme="minorHAnsi" w:cstheme="minorHAnsi"/>
        <w:sz w:val="18"/>
        <w:szCs w:val="18"/>
      </w:rPr>
    </w:pPr>
  </w:p>
  <w:p w14:paraId="1E72EFC9" w14:textId="1B8C39AF" w:rsidR="00AE2ACB" w:rsidRPr="007529E2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7529E2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7529E2">
      <w:rPr>
        <w:rFonts w:asciiTheme="minorHAnsi" w:hAnsiTheme="minorHAnsi" w:cstheme="minorHAnsi"/>
        <w:sz w:val="18"/>
        <w:szCs w:val="18"/>
      </w:rPr>
      <w:t xml:space="preserve"> </w:t>
    </w:r>
    <w:r w:rsidR="00BA1076" w:rsidRPr="007529E2">
      <w:rPr>
        <w:rFonts w:asciiTheme="minorHAnsi" w:hAnsiTheme="minorHAnsi" w:cstheme="minorHAnsi"/>
        <w:sz w:val="18"/>
        <w:szCs w:val="18"/>
      </w:rPr>
      <w:t>klimatyzacja/563/2026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71E0" w14:textId="77777777" w:rsidR="00BA1076" w:rsidRDefault="00BA1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0E43"/>
    <w:multiLevelType w:val="hybridMultilevel"/>
    <w:tmpl w:val="CB12EDE4"/>
    <w:lvl w:ilvl="0" w:tplc="A7781E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6AF221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7766504">
    <w:abstractNumId w:val="3"/>
  </w:num>
  <w:num w:numId="2" w16cid:durableId="401754269">
    <w:abstractNumId w:val="1"/>
  </w:num>
  <w:num w:numId="3" w16cid:durableId="1978025181">
    <w:abstractNumId w:val="2"/>
  </w:num>
  <w:num w:numId="4" w16cid:durableId="255283781">
    <w:abstractNumId w:val="4"/>
  </w:num>
  <w:num w:numId="5" w16cid:durableId="1507136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4D0"/>
    <w:rsid w:val="00002EEE"/>
    <w:rsid w:val="000273A8"/>
    <w:rsid w:val="00077EBA"/>
    <w:rsid w:val="001063D3"/>
    <w:rsid w:val="001129C0"/>
    <w:rsid w:val="00140C27"/>
    <w:rsid w:val="001412DD"/>
    <w:rsid w:val="00156074"/>
    <w:rsid w:val="00193F60"/>
    <w:rsid w:val="001C7D84"/>
    <w:rsid w:val="001F1C13"/>
    <w:rsid w:val="00216425"/>
    <w:rsid w:val="002214DB"/>
    <w:rsid w:val="00237056"/>
    <w:rsid w:val="00253194"/>
    <w:rsid w:val="00267D1F"/>
    <w:rsid w:val="0028402D"/>
    <w:rsid w:val="00294D45"/>
    <w:rsid w:val="002A516E"/>
    <w:rsid w:val="002A54D0"/>
    <w:rsid w:val="002C23F2"/>
    <w:rsid w:val="002E612D"/>
    <w:rsid w:val="00362FC9"/>
    <w:rsid w:val="00367F75"/>
    <w:rsid w:val="003A37A9"/>
    <w:rsid w:val="003B769C"/>
    <w:rsid w:val="003D7C97"/>
    <w:rsid w:val="003E0201"/>
    <w:rsid w:val="00497AEE"/>
    <w:rsid w:val="004C59EC"/>
    <w:rsid w:val="004D4F17"/>
    <w:rsid w:val="004D5249"/>
    <w:rsid w:val="004D5A42"/>
    <w:rsid w:val="004E4F1B"/>
    <w:rsid w:val="00525EFF"/>
    <w:rsid w:val="00535702"/>
    <w:rsid w:val="005564F9"/>
    <w:rsid w:val="00563DC0"/>
    <w:rsid w:val="00574A9C"/>
    <w:rsid w:val="005844F6"/>
    <w:rsid w:val="005911F6"/>
    <w:rsid w:val="005955D3"/>
    <w:rsid w:val="005E6CFE"/>
    <w:rsid w:val="005F6F5F"/>
    <w:rsid w:val="00640768"/>
    <w:rsid w:val="006522FA"/>
    <w:rsid w:val="006B63D6"/>
    <w:rsid w:val="006C641D"/>
    <w:rsid w:val="006D09E0"/>
    <w:rsid w:val="0071733A"/>
    <w:rsid w:val="007529E2"/>
    <w:rsid w:val="007A7547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05398"/>
    <w:rsid w:val="00A23973"/>
    <w:rsid w:val="00A30343"/>
    <w:rsid w:val="00A50E18"/>
    <w:rsid w:val="00A8509D"/>
    <w:rsid w:val="00AA39D6"/>
    <w:rsid w:val="00AE2ACB"/>
    <w:rsid w:val="00AF4AC3"/>
    <w:rsid w:val="00AF662E"/>
    <w:rsid w:val="00B25EBB"/>
    <w:rsid w:val="00B31A43"/>
    <w:rsid w:val="00B42ED4"/>
    <w:rsid w:val="00B47637"/>
    <w:rsid w:val="00B56BE6"/>
    <w:rsid w:val="00B86D25"/>
    <w:rsid w:val="00B87AFB"/>
    <w:rsid w:val="00B9086B"/>
    <w:rsid w:val="00B964C4"/>
    <w:rsid w:val="00BA1076"/>
    <w:rsid w:val="00BA5A13"/>
    <w:rsid w:val="00BC4F99"/>
    <w:rsid w:val="00BE474D"/>
    <w:rsid w:val="00C11FEF"/>
    <w:rsid w:val="00C22F7D"/>
    <w:rsid w:val="00C749A9"/>
    <w:rsid w:val="00C754AE"/>
    <w:rsid w:val="00C85374"/>
    <w:rsid w:val="00C96667"/>
    <w:rsid w:val="00CE1552"/>
    <w:rsid w:val="00CE3AE6"/>
    <w:rsid w:val="00D554C7"/>
    <w:rsid w:val="00D5631A"/>
    <w:rsid w:val="00D613AB"/>
    <w:rsid w:val="00DC336F"/>
    <w:rsid w:val="00E1735C"/>
    <w:rsid w:val="00E22ECB"/>
    <w:rsid w:val="00E4468E"/>
    <w:rsid w:val="00E6067B"/>
    <w:rsid w:val="00EA28A0"/>
    <w:rsid w:val="00EB7584"/>
    <w:rsid w:val="00ED4154"/>
    <w:rsid w:val="00EF1FDB"/>
    <w:rsid w:val="00F134D5"/>
    <w:rsid w:val="00F31EAC"/>
    <w:rsid w:val="00F5082A"/>
    <w:rsid w:val="00F7377B"/>
    <w:rsid w:val="00FA723B"/>
    <w:rsid w:val="00FB09C9"/>
    <w:rsid w:val="00FC151A"/>
    <w:rsid w:val="00FD166E"/>
    <w:rsid w:val="00FD542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90E4C"/>
  <w15:chartTrackingRefBased/>
  <w15:docId w15:val="{F7F43890-4798-4A0A-BB9F-C35CA0E8F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2FC9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362FC9"/>
    <w:rPr>
      <w:rFonts w:ascii="Aptos Display" w:eastAsia="Times New Roman" w:hAnsi="Aptos Display" w:cs="Times New Roman"/>
      <w:b/>
      <w:bCs/>
      <w:sz w:val="26"/>
      <w:szCs w:val="26"/>
    </w:rPr>
  </w:style>
  <w:style w:type="character" w:styleId="Hipercze">
    <w:name w:val="Hyperlink"/>
    <w:uiPriority w:val="99"/>
    <w:semiHidden/>
    <w:unhideWhenUsed/>
    <w:rsid w:val="007529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3</Pages>
  <Words>686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3</cp:revision>
  <dcterms:created xsi:type="dcterms:W3CDTF">2026-03-20T07:54:00Z</dcterms:created>
  <dcterms:modified xsi:type="dcterms:W3CDTF">2026-08-04T12:41:00Z</dcterms:modified>
</cp:coreProperties>
</file>